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6DC68" w14:textId="77777777" w:rsidR="00482B51" w:rsidRDefault="00482B51" w:rsidP="00482B51">
      <w:pPr>
        <w:pStyle w:val="NoSpacing"/>
        <w:rPr>
          <w:rFonts w:cs="Times New Roman"/>
          <w:szCs w:val="24"/>
        </w:rPr>
      </w:pPr>
      <w:r>
        <w:rPr>
          <w:u w:val="single"/>
        </w:rPr>
        <w:t>John GILBERT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57A2801C" w14:textId="77777777" w:rsidR="00482B51" w:rsidRDefault="00482B51" w:rsidP="00482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Salisbury.Tanner</w:t>
      </w:r>
      <w:proofErr w:type="spellEnd"/>
      <w:r>
        <w:rPr>
          <w:rFonts w:cs="Times New Roman"/>
          <w:szCs w:val="24"/>
        </w:rPr>
        <w:t>.</w:t>
      </w:r>
    </w:p>
    <w:p w14:paraId="1019959B" w14:textId="77777777" w:rsidR="00482B51" w:rsidRDefault="00482B51" w:rsidP="00482B51">
      <w:pPr>
        <w:pStyle w:val="NoSpacing"/>
        <w:rPr>
          <w:rFonts w:cs="Times New Roman"/>
          <w:szCs w:val="24"/>
        </w:rPr>
      </w:pPr>
    </w:p>
    <w:p w14:paraId="408D1035" w14:textId="77777777" w:rsidR="00482B51" w:rsidRDefault="00482B51" w:rsidP="00482B51">
      <w:pPr>
        <w:pStyle w:val="NoSpacing"/>
        <w:rPr>
          <w:rFonts w:cs="Times New Roman"/>
          <w:szCs w:val="24"/>
        </w:rPr>
      </w:pPr>
    </w:p>
    <w:p w14:paraId="7EB3A43B" w14:textId="77777777" w:rsidR="00482B51" w:rsidRDefault="00482B51" w:rsidP="00482B5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4CB0699D" w14:textId="77777777" w:rsidR="00482B51" w:rsidRDefault="00482B51" w:rsidP="00482B51">
      <w:pPr>
        <w:pStyle w:val="NoSpacing"/>
      </w:pPr>
      <w:r>
        <w:tab/>
      </w:r>
      <w:r>
        <w:tab/>
        <w:t>all cities, boroughs and towns and from all secular lords of towns and</w:t>
      </w:r>
    </w:p>
    <w:p w14:paraId="26D08161" w14:textId="77777777" w:rsidR="00482B51" w:rsidRDefault="00482B51" w:rsidP="00482B51">
      <w:pPr>
        <w:pStyle w:val="NoSpacing"/>
        <w:ind w:left="1440"/>
      </w:pPr>
      <w:r>
        <w:t>other lay persons having goods and possessions in the city and suburbs of</w:t>
      </w:r>
    </w:p>
    <w:p w14:paraId="28003BCF" w14:textId="77777777" w:rsidR="00482B51" w:rsidRDefault="00482B51" w:rsidP="00482B51">
      <w:pPr>
        <w:pStyle w:val="NoSpacing"/>
        <w:ind w:left="1440"/>
      </w:pPr>
      <w:r>
        <w:t>Salisbury the taxes of the fifteenth and the tenth.</w:t>
      </w:r>
    </w:p>
    <w:p w14:paraId="2C033850" w14:textId="77777777" w:rsidR="00482B51" w:rsidRDefault="00482B51" w:rsidP="00482B51">
      <w:pPr>
        <w:pStyle w:val="NoSpacing"/>
      </w:pPr>
      <w:r>
        <w:tab/>
      </w:r>
      <w:r>
        <w:tab/>
        <w:t>(C.F.R. 1413-22 p.28)</w:t>
      </w:r>
    </w:p>
    <w:p w14:paraId="12940CD0" w14:textId="77777777" w:rsidR="00482B51" w:rsidRDefault="00482B51" w:rsidP="00482B51">
      <w:pPr>
        <w:pStyle w:val="NoSpacing"/>
      </w:pPr>
    </w:p>
    <w:p w14:paraId="54BC406F" w14:textId="77777777" w:rsidR="00482B51" w:rsidRDefault="00482B51" w:rsidP="00482B51">
      <w:pPr>
        <w:pStyle w:val="NoSpacing"/>
      </w:pPr>
    </w:p>
    <w:p w14:paraId="5500B6FE" w14:textId="77777777" w:rsidR="00482B51" w:rsidRDefault="00482B51" w:rsidP="00482B51">
      <w:pPr>
        <w:pStyle w:val="NoSpacing"/>
      </w:pPr>
      <w:r>
        <w:t>29 August 2024</w:t>
      </w:r>
    </w:p>
    <w:p w14:paraId="339C57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4936D" w14:textId="77777777" w:rsidR="00482B51" w:rsidRDefault="00482B51" w:rsidP="009139A6">
      <w:r>
        <w:separator/>
      </w:r>
    </w:p>
  </w:endnote>
  <w:endnote w:type="continuationSeparator" w:id="0">
    <w:p w14:paraId="11AC24C7" w14:textId="77777777" w:rsidR="00482B51" w:rsidRDefault="00482B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282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80B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E32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6938F" w14:textId="77777777" w:rsidR="00482B51" w:rsidRDefault="00482B51" w:rsidP="009139A6">
      <w:r>
        <w:separator/>
      </w:r>
    </w:p>
  </w:footnote>
  <w:footnote w:type="continuationSeparator" w:id="0">
    <w:p w14:paraId="278D216F" w14:textId="77777777" w:rsidR="00482B51" w:rsidRDefault="00482B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1AF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60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9CA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51"/>
    <w:rsid w:val="000666E0"/>
    <w:rsid w:val="002510B7"/>
    <w:rsid w:val="00270799"/>
    <w:rsid w:val="00482B51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6BF35"/>
  <w15:chartTrackingRefBased/>
  <w15:docId w15:val="{8BF68A5A-7A79-4505-85A7-A5D74757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2024-08-29T12:11:00Z</dcterms:created>
  <dcterms:modified xsi:type="dcterms:W3CDTF">2024-08-29T12:11:00Z</dcterms:modified>
</cp:coreProperties>
</file>